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32CAE455" w:rsidR="00C42AF6" w:rsidRPr="00A4355A" w:rsidRDefault="00C42AF6" w:rsidP="00F820C3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4355A">
        <w:rPr>
          <w:b/>
          <w:bCs/>
          <w:color w:val="F9C66B" w:themeColor="accent6"/>
          <w:sz w:val="28"/>
        </w:rPr>
        <w:t xml:space="preserve">- </w:t>
      </w:r>
      <w:r w:rsidR="00AC1B1A" w:rsidRPr="00AC1B1A">
        <w:rPr>
          <w:b/>
          <w:bCs/>
          <w:color w:val="F9C66B" w:themeColor="accent6"/>
          <w:sz w:val="28"/>
        </w:rPr>
        <w:t>Kjøp av</w:t>
      </w:r>
      <w:r w:rsidR="00403FAB">
        <w:rPr>
          <w:b/>
          <w:bCs/>
          <w:color w:val="F9C66B" w:themeColor="accent6"/>
          <w:sz w:val="28"/>
        </w:rPr>
        <w:t xml:space="preserve"> mannskapsbil, smal med vanntank og brannpumpe</w:t>
      </w:r>
      <w:r w:rsidR="00F820C3">
        <w:rPr>
          <w:b/>
          <w:bCs/>
          <w:color w:val="F9C66B" w:themeColor="accent6"/>
          <w:sz w:val="28"/>
        </w:rPr>
        <w:t xml:space="preserve"> </w:t>
      </w:r>
      <w:r w:rsidR="00FF28C1" w:rsidRPr="00A4355A">
        <w:rPr>
          <w:b/>
          <w:bCs/>
          <w:color w:val="F9C66B" w:themeColor="accent6"/>
          <w:sz w:val="28"/>
        </w:rPr>
        <w:t xml:space="preserve">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403FAB" w:rsidRPr="00403FAB">
        <w:rPr>
          <w:b/>
          <w:bCs/>
          <w:color w:val="F9C66B" w:themeColor="accent6"/>
          <w:sz w:val="28"/>
        </w:rPr>
        <w:t>26/25453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618A05A8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992279" w14:paraId="7281633B" w14:textId="77777777" w:rsidTr="618A05A8">
        <w:tc>
          <w:tcPr>
            <w:tcW w:w="7792" w:type="dxa"/>
          </w:tcPr>
          <w:p w14:paraId="13ED5EA0" w14:textId="4283658E" w:rsidR="00992279" w:rsidRDefault="00992279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Aktsomhetsvurderinger </w:t>
            </w:r>
          </w:p>
        </w:tc>
        <w:tc>
          <w:tcPr>
            <w:tcW w:w="1417" w:type="dxa"/>
          </w:tcPr>
          <w:p w14:paraId="1453EB95" w14:textId="77777777" w:rsidR="00992279" w:rsidRDefault="00992279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7CB43D88" w14:textId="77777777" w:rsidTr="618A05A8">
        <w:tc>
          <w:tcPr>
            <w:tcW w:w="7792" w:type="dxa"/>
          </w:tcPr>
          <w:p w14:paraId="7BE8FFE9" w14:textId="6E61B11C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618A05A8">
        <w:tc>
          <w:tcPr>
            <w:tcW w:w="7792" w:type="dxa"/>
          </w:tcPr>
          <w:p w14:paraId="46135CAD" w14:textId="4DCD1F4E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 w:rsidRPr="00542574">
              <w:t>Tekniske og faglige kvalifikasjoner</w:t>
            </w:r>
            <w:r>
              <w:t xml:space="preserve"> </w:t>
            </w:r>
            <w:r w:rsidR="0024732D">
              <w:t>- Er</w:t>
            </w:r>
            <w:r w:rsidR="00D55823">
              <w:t>faring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953D13" w14:textId="77777777" w:rsidR="00ED2B87" w:rsidRDefault="00ED2B87" w:rsidP="005D093C">
      <w:pPr>
        <w:spacing w:after="0" w:line="240" w:lineRule="auto"/>
      </w:pPr>
      <w:r>
        <w:separator/>
      </w:r>
    </w:p>
  </w:endnote>
  <w:endnote w:type="continuationSeparator" w:id="0">
    <w:p w14:paraId="15483C28" w14:textId="77777777" w:rsidR="00ED2B87" w:rsidRDefault="00ED2B87" w:rsidP="005D093C">
      <w:pPr>
        <w:spacing w:after="0" w:line="240" w:lineRule="auto"/>
      </w:pPr>
      <w:r>
        <w:continuationSeparator/>
      </w:r>
    </w:p>
  </w:endnote>
  <w:endnote w:type="continuationNotice" w:id="1">
    <w:p w14:paraId="05720276" w14:textId="77777777" w:rsidR="00ED2B87" w:rsidRDefault="00ED2B8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FB7D8CC4-F9C5-4BBC-9B43-A51F2D29A302}"/>
    <w:embedBold r:id="rId2" w:fontKey="{CF7B389D-C395-45BF-BCF7-BE66A54965EC}"/>
    <w:embedBoldItalic r:id="rId3" w:fontKey="{4509FBFD-65AC-4C6B-A482-4D0FAFF9990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732323CE-5EB5-48C4-BE48-EB622E6DE39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0BBBEEC4-BD9E-4B02-9047-AD7BB83285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12B195" w14:textId="77777777" w:rsidR="00ED2B87" w:rsidRDefault="00ED2B87" w:rsidP="005D093C">
      <w:pPr>
        <w:spacing w:after="0" w:line="240" w:lineRule="auto"/>
      </w:pPr>
      <w:r>
        <w:separator/>
      </w:r>
    </w:p>
  </w:footnote>
  <w:footnote w:type="continuationSeparator" w:id="0">
    <w:p w14:paraId="00524CAE" w14:textId="77777777" w:rsidR="00ED2B87" w:rsidRDefault="00ED2B87" w:rsidP="005D093C">
      <w:pPr>
        <w:spacing w:after="0" w:line="240" w:lineRule="auto"/>
      </w:pPr>
      <w:r>
        <w:continuationSeparator/>
      </w:r>
    </w:p>
  </w:footnote>
  <w:footnote w:type="continuationNotice" w:id="1">
    <w:p w14:paraId="6E6981FB" w14:textId="77777777" w:rsidR="00ED2B87" w:rsidRDefault="00ED2B8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03652917">
    <w:abstractNumId w:val="0"/>
  </w:num>
  <w:num w:numId="2" w16cid:durableId="5907675">
    <w:abstractNumId w:val="1"/>
  </w:num>
  <w:num w:numId="3" w16cid:durableId="140170956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410CE"/>
    <w:rsid w:val="00083AA3"/>
    <w:rsid w:val="00095EC1"/>
    <w:rsid w:val="000A6E4C"/>
    <w:rsid w:val="000E421E"/>
    <w:rsid w:val="001124F9"/>
    <w:rsid w:val="00116B56"/>
    <w:rsid w:val="00186573"/>
    <w:rsid w:val="001F112F"/>
    <w:rsid w:val="001F18CF"/>
    <w:rsid w:val="00222C85"/>
    <w:rsid w:val="0024732D"/>
    <w:rsid w:val="00247C22"/>
    <w:rsid w:val="0025699D"/>
    <w:rsid w:val="002E3185"/>
    <w:rsid w:val="00325D57"/>
    <w:rsid w:val="003271E5"/>
    <w:rsid w:val="00403FAB"/>
    <w:rsid w:val="0041388B"/>
    <w:rsid w:val="00442E77"/>
    <w:rsid w:val="004647A5"/>
    <w:rsid w:val="00466574"/>
    <w:rsid w:val="004836DC"/>
    <w:rsid w:val="00483FE0"/>
    <w:rsid w:val="004B6945"/>
    <w:rsid w:val="00503D49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5F70D4"/>
    <w:rsid w:val="0060170A"/>
    <w:rsid w:val="0064062F"/>
    <w:rsid w:val="00650D94"/>
    <w:rsid w:val="00686C9E"/>
    <w:rsid w:val="006E006E"/>
    <w:rsid w:val="007275B7"/>
    <w:rsid w:val="00727D7C"/>
    <w:rsid w:val="007D1113"/>
    <w:rsid w:val="007E4B0D"/>
    <w:rsid w:val="007F2274"/>
    <w:rsid w:val="008334BC"/>
    <w:rsid w:val="008363CD"/>
    <w:rsid w:val="008620B7"/>
    <w:rsid w:val="0088045F"/>
    <w:rsid w:val="008D5723"/>
    <w:rsid w:val="00992279"/>
    <w:rsid w:val="009C2F2F"/>
    <w:rsid w:val="00A0208E"/>
    <w:rsid w:val="00A03C89"/>
    <w:rsid w:val="00A4355A"/>
    <w:rsid w:val="00A63656"/>
    <w:rsid w:val="00A67238"/>
    <w:rsid w:val="00AA100D"/>
    <w:rsid w:val="00AC1B1A"/>
    <w:rsid w:val="00AC3387"/>
    <w:rsid w:val="00AE2859"/>
    <w:rsid w:val="00B10DAE"/>
    <w:rsid w:val="00B23619"/>
    <w:rsid w:val="00B349FE"/>
    <w:rsid w:val="00BC0DC8"/>
    <w:rsid w:val="00BD3957"/>
    <w:rsid w:val="00BE2991"/>
    <w:rsid w:val="00C17B3B"/>
    <w:rsid w:val="00C3116A"/>
    <w:rsid w:val="00C34D94"/>
    <w:rsid w:val="00C42AF6"/>
    <w:rsid w:val="00C51925"/>
    <w:rsid w:val="00C83E04"/>
    <w:rsid w:val="00CB23A7"/>
    <w:rsid w:val="00CD4E8B"/>
    <w:rsid w:val="00CD4F21"/>
    <w:rsid w:val="00D05F69"/>
    <w:rsid w:val="00D14256"/>
    <w:rsid w:val="00D3395E"/>
    <w:rsid w:val="00D44A50"/>
    <w:rsid w:val="00D45ECC"/>
    <w:rsid w:val="00D55823"/>
    <w:rsid w:val="00D651D4"/>
    <w:rsid w:val="00D8326C"/>
    <w:rsid w:val="00D9547A"/>
    <w:rsid w:val="00D95801"/>
    <w:rsid w:val="00DC5A90"/>
    <w:rsid w:val="00DD1529"/>
    <w:rsid w:val="00E51F3C"/>
    <w:rsid w:val="00E908FC"/>
    <w:rsid w:val="00EC6814"/>
    <w:rsid w:val="00ED2B87"/>
    <w:rsid w:val="00F25DC9"/>
    <w:rsid w:val="00F820C3"/>
    <w:rsid w:val="00FA5DAA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88D4BDF"/>
    <w:rsid w:val="4E6C63DA"/>
    <w:rsid w:val="5F0D2A0B"/>
    <w:rsid w:val="618A05A8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89C17820-D9D3-4187-926B-7FD90132E6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1F7B14D2B42E24CBC14D8EEE2B7D4B6" ma:contentTypeVersion="4" ma:contentTypeDescription="Opprett et nytt dokument." ma:contentTypeScope="" ma:versionID="b8b8a33416b4d2a4edfd29a363c09b57">
  <xsd:schema xmlns:xsd="http://www.w3.org/2001/XMLSchema" xmlns:xs="http://www.w3.org/2001/XMLSchema" xmlns:p="http://schemas.microsoft.com/office/2006/metadata/properties" xmlns:ns2="6882533b-73de-4e77-832b-aee85858b0a2" targetNamespace="http://schemas.microsoft.com/office/2006/metadata/properties" ma:root="true" ma:fieldsID="8a591dd8b63c04ff93a4cba4bceed6e8" ns2:_="">
    <xsd:import namespace="6882533b-73de-4e77-832b-aee85858b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82533b-73de-4e77-832b-aee85858b0a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root>
</root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EF28428-0838-4865-827C-7A6AC26E6D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82533b-73de-4e77-832b-aee85858b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44</TotalTime>
  <Pages>1</Pages>
  <Words>199</Words>
  <Characters>1058</Characters>
  <Application>Microsoft Office Word</Application>
  <DocSecurity>0</DocSecurity>
  <Lines>8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Oslo kommune</Company>
  <LinksUpToDate>false</LinksUpToDate>
  <CharactersWithSpaces>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Cecilie Trehjørningen</dc:creator>
  <cp:keywords/>
  <cp:lastModifiedBy>Emily Victoria Wilskow</cp:lastModifiedBy>
  <cp:revision>5</cp:revision>
  <dcterms:created xsi:type="dcterms:W3CDTF">2026-08-17T11:39:00Z</dcterms:created>
  <dcterms:modified xsi:type="dcterms:W3CDTF">2026-08-18T09:56:00Z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0x010100E1F7B14D2B42E24CBC14D8EEE2B7D4B6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  <property fmtid="{D5CDD505-2E9C-101B-9397-08002B2CF9AE}" pid="18" name="MediaServiceImageTags">
    <vt:lpwstr/>
  </property>
</Properties>
</file>